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98799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Anna SHIPTON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47F3C515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Shipton, in the forest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Galtres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</w:t>
      </w:r>
    </w:p>
    <w:p w14:paraId="6DDCA1EC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3CDF22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8F3B1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 Shipton of York, gentleman, who predeceased her.    (C.P.R. 1467-77 p.5)</w:t>
      </w:r>
    </w:p>
    <w:p w14:paraId="7FB9AD0E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30F7B0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AC952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She was pardoned for not appearing to answer a plea that she </w:t>
      </w:r>
      <w:proofErr w:type="gramStart"/>
      <w:r>
        <w:rPr>
          <w:rFonts w:ascii="Times New Roman" w:hAnsi="Times New Roman" w:cs="Times New Roman"/>
          <w:sz w:val="24"/>
          <w:szCs w:val="24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£22 to</w:t>
      </w:r>
    </w:p>
    <w:p w14:paraId="332A12FA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Wylkynson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ironmonger(q.v.).   (ibid.)</w:t>
      </w:r>
    </w:p>
    <w:p w14:paraId="7026BF88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EC5E3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4A4426" w14:textId="77777777" w:rsidR="00477892" w:rsidRDefault="00477892" w:rsidP="00477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2021</w:t>
      </w:r>
    </w:p>
    <w:p w14:paraId="64F1E0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C80FE" w14:textId="77777777" w:rsidR="00477892" w:rsidRDefault="00477892" w:rsidP="009139A6">
      <w:r>
        <w:separator/>
      </w:r>
    </w:p>
  </w:endnote>
  <w:endnote w:type="continuationSeparator" w:id="0">
    <w:p w14:paraId="02503E60" w14:textId="77777777" w:rsidR="00477892" w:rsidRDefault="004778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A49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C0F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FAB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21EC7" w14:textId="77777777" w:rsidR="00477892" w:rsidRDefault="00477892" w:rsidP="009139A6">
      <w:r>
        <w:separator/>
      </w:r>
    </w:p>
  </w:footnote>
  <w:footnote w:type="continuationSeparator" w:id="0">
    <w:p w14:paraId="72C2E040" w14:textId="77777777" w:rsidR="00477892" w:rsidRDefault="004778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37B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AED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B9C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892"/>
    <w:rsid w:val="000666E0"/>
    <w:rsid w:val="002510B7"/>
    <w:rsid w:val="00477892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4600A"/>
  <w15:chartTrackingRefBased/>
  <w15:docId w15:val="{39C0AA10-43DE-4FD6-8951-8E0738C4F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2021-03-30T13:30:00Z</dcterms:created>
  <dcterms:modified xsi:type="dcterms:W3CDTF">2021-03-30T13:30:00Z</dcterms:modified>
</cp:coreProperties>
</file>